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D684" w14:textId="7DC8F180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3B5E43">
        <w:t>9</w:t>
      </w:r>
      <w:r w:rsidR="00FB4A90">
        <w:t>-e</w:t>
      </w:r>
      <w:r w:rsidRPr="00CE0424">
        <w:tab/>
      </w:r>
      <w:r w:rsidR="00A671F0" w:rsidRPr="00242EAC">
        <w:rPr>
          <w:sz w:val="32"/>
          <w:szCs w:val="32"/>
        </w:rPr>
        <w:t>R2-</w:t>
      </w:r>
      <w:bookmarkStart w:id="0" w:name="_GoBack"/>
      <w:r w:rsidR="00242EAC" w:rsidRPr="00242EAC">
        <w:rPr>
          <w:sz w:val="32"/>
          <w:szCs w:val="32"/>
        </w:rPr>
        <w:t>200196</w:t>
      </w:r>
      <w:r w:rsidR="00242EAC" w:rsidRPr="00242EAC">
        <w:rPr>
          <w:sz w:val="32"/>
          <w:szCs w:val="32"/>
        </w:rPr>
        <w:t>4</w:t>
      </w:r>
      <w:bookmarkEnd w:id="0"/>
    </w:p>
    <w:p w14:paraId="624551DB" w14:textId="5606A812" w:rsidR="00A567AD" w:rsidRPr="00CE0424" w:rsidRDefault="00FB4A90" w:rsidP="00A567AD">
      <w:pPr>
        <w:pStyle w:val="3GPPHeader"/>
      </w:pPr>
      <w:r>
        <w:t>Electronic Meeting</w:t>
      </w:r>
      <w:r w:rsidR="00A567AD">
        <w:t>,</w:t>
      </w:r>
      <w:r w:rsidR="00A567AD" w:rsidRPr="00126758">
        <w:t xml:space="preserve"> </w:t>
      </w:r>
      <w:r w:rsidR="003E0C0A" w:rsidRPr="003E0C0A">
        <w:rPr>
          <w:noProof/>
        </w:rPr>
        <w:t>24</w:t>
      </w:r>
      <w:r w:rsidR="003E0C0A" w:rsidRPr="003E0C0A">
        <w:rPr>
          <w:noProof/>
          <w:vertAlign w:val="superscript"/>
        </w:rPr>
        <w:t>t</w:t>
      </w:r>
      <w:r w:rsidR="003E0C0A" w:rsidRPr="004E22B2">
        <w:rPr>
          <w:noProof/>
          <w:vertAlign w:val="superscript"/>
        </w:rPr>
        <w:t>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 xml:space="preserve">February </w:t>
      </w:r>
      <w:r w:rsidR="003E0C0A" w:rsidRPr="00DC5A22">
        <w:rPr>
          <w:noProof/>
        </w:rPr>
        <w:t xml:space="preserve">– </w:t>
      </w:r>
      <w:r w:rsidR="003E0C0A" w:rsidRPr="003E0C0A">
        <w:rPr>
          <w:noProof/>
        </w:rPr>
        <w:t>6th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>March</w:t>
      </w:r>
      <w:r w:rsidR="003E0C0A" w:rsidRPr="00DC5A22">
        <w:rPr>
          <w:noProof/>
        </w:rPr>
        <w:t xml:space="preserve"> 20</w:t>
      </w:r>
      <w:r w:rsidR="003E0C0A">
        <w:rPr>
          <w:noProof/>
        </w:rPr>
        <w:t>20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20962C5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A671F0">
        <w:rPr>
          <w:rFonts w:ascii="Arial" w:hAnsi="Arial" w:cs="Arial"/>
          <w:bCs/>
        </w:rPr>
        <w:t xml:space="preserve">[DRAFT] </w:t>
      </w:r>
      <w:r w:rsidR="00A671F0" w:rsidRPr="00A671F0">
        <w:rPr>
          <w:rFonts w:ascii="Arial" w:hAnsi="Arial" w:cs="Arial"/>
          <w:bCs/>
        </w:rPr>
        <w:t xml:space="preserve">Reply LS on </w:t>
      </w:r>
      <w:r w:rsidR="003B5E43">
        <w:rPr>
          <w:rFonts w:ascii="Arial" w:hAnsi="Arial" w:cs="Arial"/>
          <w:bCs/>
        </w:rPr>
        <w:t>Sidelink UE Information</w:t>
      </w:r>
    </w:p>
    <w:p w14:paraId="073D6CDB" w14:textId="43FCAF7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7247D3" w:rsidRPr="007247D3">
        <w:rPr>
          <w:rFonts w:ascii="Arial" w:hAnsi="Arial" w:cs="Arial"/>
          <w:bCs/>
        </w:rPr>
        <w:t>R2-2000031</w:t>
      </w:r>
      <w:r w:rsidR="007247D3">
        <w:rPr>
          <w:rFonts w:ascii="Arial" w:hAnsi="Arial" w:cs="Arial"/>
          <w:bCs/>
        </w:rPr>
        <w:t xml:space="preserve"> </w:t>
      </w:r>
      <w:r w:rsidR="00A671F0" w:rsidRPr="00AD0DCE">
        <w:rPr>
          <w:rFonts w:ascii="Arial" w:hAnsi="Arial" w:cs="Arial"/>
          <w:bCs/>
        </w:rPr>
        <w:t>(</w:t>
      </w:r>
      <w:r w:rsidR="003B5E43" w:rsidRPr="003B5E43">
        <w:rPr>
          <w:rFonts w:ascii="Arial" w:hAnsi="Arial" w:cs="Arial"/>
          <w:bCs/>
        </w:rPr>
        <w:t>R3-</w:t>
      </w:r>
      <w:r w:rsidR="00B754F7" w:rsidRPr="00B754F7">
        <w:rPr>
          <w:rFonts w:ascii="Arial" w:hAnsi="Arial" w:cs="Arial"/>
          <w:bCs/>
        </w:rPr>
        <w:t>197770</w:t>
      </w:r>
      <w:r w:rsidR="00A671F0" w:rsidRPr="00AD0DCE">
        <w:rPr>
          <w:rFonts w:ascii="Arial" w:hAnsi="Arial" w:cs="Arial"/>
          <w:bCs/>
        </w:rPr>
        <w:t>)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35D80F5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671F0" w:rsidRPr="00A671F0">
        <w:rPr>
          <w:rFonts w:ascii="Arial" w:hAnsi="Arial" w:cs="Arial"/>
          <w:bCs/>
        </w:rPr>
        <w:t>5G_V2X_NRSL-Core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 w:rsidRPr="00AD0DCE">
        <w:rPr>
          <w:rFonts w:ascii="Arial" w:hAnsi="Arial" w:cs="Arial"/>
          <w:bCs/>
          <w:lang w:eastAsia="ja-JP"/>
        </w:rPr>
        <w:t>Ericsson</w:t>
      </w:r>
      <w:r w:rsidR="00250A3B" w:rsidRPr="00AD0DCE">
        <w:rPr>
          <w:rFonts w:ascii="Arial" w:hAnsi="Arial" w:cs="Arial" w:hint="eastAsia"/>
          <w:bCs/>
          <w:lang w:eastAsia="ja-JP"/>
        </w:rPr>
        <w:t xml:space="preserve"> [To be RAN WG2]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4595560A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A671F0">
        <w:rPr>
          <w:rFonts w:cs="Arial"/>
          <w:b w:val="0"/>
          <w:bCs/>
          <w:lang w:eastAsia="ja-JP"/>
        </w:rPr>
        <w:t>Antonino Orsino</w:t>
      </w:r>
    </w:p>
    <w:p w14:paraId="0B492BD0" w14:textId="48A3B68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A671F0" w:rsidRPr="009C07F5">
          <w:rPr>
            <w:rStyle w:val="Hyperlink"/>
            <w:rFonts w:cs="Arial"/>
            <w:b w:val="0"/>
            <w:bCs/>
            <w:lang w:eastAsia="ja-JP"/>
          </w:rPr>
          <w:t>antonino.orsino@ericsson.com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6B0C95" w14:textId="0361C327" w:rsidR="008817FE" w:rsidRDefault="00A671F0" w:rsidP="003B5E43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would like to thank RAN3 for their LS. </w:t>
      </w:r>
      <w:r w:rsidR="00B754F7">
        <w:rPr>
          <w:rFonts w:ascii="Arial" w:hAnsi="Arial" w:cs="Arial"/>
          <w:bCs/>
        </w:rPr>
        <w:t>According to the two options described in the RAN3 LS, RAN2 would like to inform RAN3 that Option 2 is feasible.</w:t>
      </w:r>
    </w:p>
    <w:p w14:paraId="3C1F0942" w14:textId="7E06A5D0" w:rsidR="003B5E43" w:rsidRDefault="00242EAC" w:rsidP="003B5E4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According to this, RAN2 made the following agreement:</w:t>
      </w:r>
    </w:p>
    <w:p w14:paraId="0948A3BD" w14:textId="77777777" w:rsidR="00242EAC" w:rsidRPr="00242EAC" w:rsidRDefault="00242EAC" w:rsidP="00242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567" w:hanging="425"/>
        <w:rPr>
          <w:rFonts w:ascii="Arial" w:hAnsi="Arial" w:cs="Arial"/>
          <w:b/>
        </w:rPr>
      </w:pPr>
      <w:r w:rsidRPr="00242EAC">
        <w:rPr>
          <w:rFonts w:ascii="Arial" w:hAnsi="Arial" w:cs="Arial"/>
          <w:b/>
        </w:rPr>
        <w:t>Agreement</w:t>
      </w:r>
    </w:p>
    <w:p w14:paraId="5305BB4D" w14:textId="13CA007B" w:rsidR="00B754F7" w:rsidRPr="00A671F0" w:rsidRDefault="00242EAC" w:rsidP="00242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567" w:hanging="42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242EAC">
        <w:rPr>
          <w:rFonts w:ascii="Arial" w:hAnsi="Arial" w:cs="Arial"/>
          <w:bCs/>
        </w:rPr>
        <w:t>Defining in existing RRC containers, present in the CU to DU RRC Information IE (such as, the CG-</w:t>
      </w:r>
      <w:proofErr w:type="spellStart"/>
      <w:r w:rsidRPr="00242EAC">
        <w:rPr>
          <w:rFonts w:ascii="Arial" w:hAnsi="Arial" w:cs="Arial"/>
          <w:bCs/>
        </w:rPr>
        <w:t>ConfigInfo</w:t>
      </w:r>
      <w:proofErr w:type="spellEnd"/>
      <w:r w:rsidRPr="00242EAC">
        <w:rPr>
          <w:rFonts w:ascii="Arial" w:hAnsi="Arial" w:cs="Arial"/>
          <w:bCs/>
        </w:rPr>
        <w:t>), the exact information related to the UE SL information is feasible from RAN2 point of view.</w:t>
      </w:r>
      <w:r>
        <w:rPr>
          <w:rFonts w:ascii="Arial" w:hAnsi="Arial" w:cs="Arial"/>
          <w:bCs/>
        </w:rPr>
        <w:br/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1A0DAC73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>RAN2 kindly ask RAN3 to take the above conclusion into consideration.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DB6D17" w14:textId="6D299936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3B5E43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 xml:space="preserve"> to 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4</w:t>
      </w:r>
      <w:r w:rsidR="009B4618">
        <w:rPr>
          <w:rFonts w:ascii="Arial" w:hAnsi="Arial" w:cs="Arial"/>
          <w:bCs/>
        </w:rPr>
        <w:tab/>
      </w:r>
      <w:r w:rsidR="003B5E43">
        <w:rPr>
          <w:rFonts w:ascii="Arial" w:hAnsi="Arial" w:cs="Arial"/>
          <w:bCs/>
        </w:rPr>
        <w:t>Sapporo</w:t>
      </w:r>
      <w:r w:rsidR="006E1CD9">
        <w:rPr>
          <w:rFonts w:ascii="Arial" w:hAnsi="Arial" w:cs="Arial"/>
          <w:bCs/>
        </w:rPr>
        <w:t xml:space="preserve">, </w:t>
      </w:r>
      <w:r w:rsidR="003B5E43">
        <w:rPr>
          <w:rFonts w:ascii="Arial" w:hAnsi="Arial" w:cs="Arial"/>
          <w:bCs/>
        </w:rPr>
        <w:t>Japan</w:t>
      </w:r>
    </w:p>
    <w:p w14:paraId="60F4CD84" w14:textId="3CF01632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2D953" w14:textId="77777777" w:rsidR="00A5520C" w:rsidRDefault="00A5520C">
      <w:r>
        <w:separator/>
      </w:r>
    </w:p>
  </w:endnote>
  <w:endnote w:type="continuationSeparator" w:id="0">
    <w:p w14:paraId="332770C2" w14:textId="77777777" w:rsidR="00A5520C" w:rsidRDefault="00A5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5B5AF" w14:textId="77777777" w:rsidR="00A5520C" w:rsidRDefault="00A5520C">
      <w:r>
        <w:separator/>
      </w:r>
    </w:p>
  </w:footnote>
  <w:footnote w:type="continuationSeparator" w:id="0">
    <w:p w14:paraId="1130B1EB" w14:textId="77777777" w:rsidR="00A5520C" w:rsidRDefault="00A55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64515F"/>
    <w:multiLevelType w:val="hybridMultilevel"/>
    <w:tmpl w:val="EE061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63D16"/>
    <w:rsid w:val="00086468"/>
    <w:rsid w:val="000A03DE"/>
    <w:rsid w:val="00103422"/>
    <w:rsid w:val="00110987"/>
    <w:rsid w:val="0011711B"/>
    <w:rsid w:val="00117ACB"/>
    <w:rsid w:val="001973A0"/>
    <w:rsid w:val="0019792C"/>
    <w:rsid w:val="001B7558"/>
    <w:rsid w:val="002068C9"/>
    <w:rsid w:val="00227A53"/>
    <w:rsid w:val="00242EAC"/>
    <w:rsid w:val="00245FCE"/>
    <w:rsid w:val="00250A3B"/>
    <w:rsid w:val="002664DB"/>
    <w:rsid w:val="002A1CB5"/>
    <w:rsid w:val="002B09E0"/>
    <w:rsid w:val="002C47B4"/>
    <w:rsid w:val="00345293"/>
    <w:rsid w:val="003546A3"/>
    <w:rsid w:val="003B5E43"/>
    <w:rsid w:val="003C00FB"/>
    <w:rsid w:val="003E0C0A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958C4"/>
    <w:rsid w:val="004B4701"/>
    <w:rsid w:val="00506B62"/>
    <w:rsid w:val="005229D5"/>
    <w:rsid w:val="00523370"/>
    <w:rsid w:val="00537CE0"/>
    <w:rsid w:val="0054523D"/>
    <w:rsid w:val="0055547F"/>
    <w:rsid w:val="005A51F5"/>
    <w:rsid w:val="005B1F65"/>
    <w:rsid w:val="005B39E2"/>
    <w:rsid w:val="005C6F0C"/>
    <w:rsid w:val="005D3278"/>
    <w:rsid w:val="006E1CD9"/>
    <w:rsid w:val="006E5A5E"/>
    <w:rsid w:val="006E779B"/>
    <w:rsid w:val="00710545"/>
    <w:rsid w:val="007247D3"/>
    <w:rsid w:val="00765330"/>
    <w:rsid w:val="00765E1A"/>
    <w:rsid w:val="007D4A13"/>
    <w:rsid w:val="007E737B"/>
    <w:rsid w:val="00847973"/>
    <w:rsid w:val="008817FE"/>
    <w:rsid w:val="008B7D64"/>
    <w:rsid w:val="008C74FE"/>
    <w:rsid w:val="009213A2"/>
    <w:rsid w:val="00923E7C"/>
    <w:rsid w:val="00924484"/>
    <w:rsid w:val="00943FEB"/>
    <w:rsid w:val="00992FE3"/>
    <w:rsid w:val="009B2C81"/>
    <w:rsid w:val="009B4618"/>
    <w:rsid w:val="009E2A4B"/>
    <w:rsid w:val="00A13CC0"/>
    <w:rsid w:val="00A16EC6"/>
    <w:rsid w:val="00A25F33"/>
    <w:rsid w:val="00A42B1F"/>
    <w:rsid w:val="00A5520C"/>
    <w:rsid w:val="00A567AD"/>
    <w:rsid w:val="00A671F0"/>
    <w:rsid w:val="00A9792D"/>
    <w:rsid w:val="00AA123B"/>
    <w:rsid w:val="00AC5003"/>
    <w:rsid w:val="00AD0DCE"/>
    <w:rsid w:val="00AE4717"/>
    <w:rsid w:val="00B754F7"/>
    <w:rsid w:val="00BE74E5"/>
    <w:rsid w:val="00C05653"/>
    <w:rsid w:val="00CB0E4E"/>
    <w:rsid w:val="00CD3DBD"/>
    <w:rsid w:val="00D0441F"/>
    <w:rsid w:val="00D3499E"/>
    <w:rsid w:val="00D455EB"/>
    <w:rsid w:val="00DF71FA"/>
    <w:rsid w:val="00E174E8"/>
    <w:rsid w:val="00E242CB"/>
    <w:rsid w:val="00E406C0"/>
    <w:rsid w:val="00E85973"/>
    <w:rsid w:val="00E9782C"/>
    <w:rsid w:val="00F74523"/>
    <w:rsid w:val="00FB4A9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,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42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tonino.orsin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LS%20Template%20Ericsson%20RAN2.dotx</Template>
  <TotalTime>18</TotalTime>
  <Pages>1</Pages>
  <Words>177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1279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Ericsson</cp:lastModifiedBy>
  <cp:revision>13</cp:revision>
  <cp:lastPrinted>2002-04-23T07:10:00Z</cp:lastPrinted>
  <dcterms:created xsi:type="dcterms:W3CDTF">2019-11-07T13:35:00Z</dcterms:created>
  <dcterms:modified xsi:type="dcterms:W3CDTF">2020-02-27T12:14:00Z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